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83EC8" w14:textId="77777777" w:rsidR="00DC214D" w:rsidRDefault="00DC214D" w:rsidP="00DC214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SPYUK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15D452B" w14:textId="77777777" w:rsidR="00DC214D" w:rsidRDefault="00DC214D" w:rsidP="00DC214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East Dereham, Norfolk. </w:t>
      </w:r>
      <w:proofErr w:type="spellStart"/>
      <w:r>
        <w:rPr>
          <w:rFonts w:cs="Times New Roman"/>
          <w:szCs w:val="24"/>
        </w:rPr>
        <w:t>Hayreman</w:t>
      </w:r>
      <w:proofErr w:type="spellEnd"/>
      <w:r>
        <w:rPr>
          <w:rFonts w:cs="Times New Roman"/>
          <w:szCs w:val="24"/>
        </w:rPr>
        <w:t>.</w:t>
      </w:r>
    </w:p>
    <w:p w14:paraId="7233332C" w14:textId="77777777" w:rsidR="00DC214D" w:rsidRDefault="00DC214D" w:rsidP="00DC214D">
      <w:pPr>
        <w:pStyle w:val="NoSpacing"/>
        <w:jc w:val="both"/>
        <w:rPr>
          <w:rFonts w:cs="Times New Roman"/>
          <w:szCs w:val="24"/>
        </w:rPr>
      </w:pPr>
    </w:p>
    <w:p w14:paraId="313F13CD" w14:textId="77777777" w:rsidR="00DC214D" w:rsidRDefault="00DC214D" w:rsidP="00DC214D">
      <w:pPr>
        <w:pStyle w:val="NoSpacing"/>
        <w:jc w:val="both"/>
        <w:rPr>
          <w:rFonts w:cs="Times New Roman"/>
          <w:szCs w:val="24"/>
        </w:rPr>
      </w:pPr>
    </w:p>
    <w:p w14:paraId="5BE76561" w14:textId="77777777" w:rsidR="00DC214D" w:rsidRDefault="00DC214D" w:rsidP="00DC214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Pynnes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57292622" w14:textId="77777777" w:rsidR="00DC214D" w:rsidRDefault="00DC214D" w:rsidP="00DC214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0A8D5C5" w14:textId="77777777" w:rsidR="00DC214D" w:rsidRDefault="00DC214D" w:rsidP="00DC214D">
      <w:pPr>
        <w:pStyle w:val="NoSpacing"/>
        <w:jc w:val="both"/>
        <w:rPr>
          <w:rFonts w:cs="Times New Roman"/>
          <w:szCs w:val="24"/>
        </w:rPr>
      </w:pPr>
    </w:p>
    <w:p w14:paraId="481DC43A" w14:textId="77777777" w:rsidR="00DC214D" w:rsidRDefault="00DC214D" w:rsidP="00DC214D">
      <w:pPr>
        <w:pStyle w:val="NoSpacing"/>
        <w:jc w:val="both"/>
        <w:rPr>
          <w:rFonts w:cs="Times New Roman"/>
          <w:szCs w:val="24"/>
        </w:rPr>
      </w:pPr>
    </w:p>
    <w:p w14:paraId="38FDC0DC" w14:textId="77777777" w:rsidR="00DC214D" w:rsidRDefault="00DC214D" w:rsidP="00DC214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May 2023</w:t>
      </w:r>
    </w:p>
    <w:p w14:paraId="0945AC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C9FA1" w14:textId="77777777" w:rsidR="00DC214D" w:rsidRDefault="00DC214D" w:rsidP="009139A6">
      <w:r>
        <w:separator/>
      </w:r>
    </w:p>
  </w:endnote>
  <w:endnote w:type="continuationSeparator" w:id="0">
    <w:p w14:paraId="3907CCD9" w14:textId="77777777" w:rsidR="00DC214D" w:rsidRDefault="00DC21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836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47B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DE4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8D073" w14:textId="77777777" w:rsidR="00DC214D" w:rsidRDefault="00DC214D" w:rsidP="009139A6">
      <w:r>
        <w:separator/>
      </w:r>
    </w:p>
  </w:footnote>
  <w:footnote w:type="continuationSeparator" w:id="0">
    <w:p w14:paraId="3FE1B698" w14:textId="77777777" w:rsidR="00DC214D" w:rsidRDefault="00DC21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E97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3C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3DE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4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C214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1C5EE"/>
  <w15:chartTrackingRefBased/>
  <w15:docId w15:val="{DC4B3FF2-CD20-43B5-BAB4-E33C943D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C21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2023-07-22T16:08:00Z</dcterms:created>
  <dcterms:modified xsi:type="dcterms:W3CDTF">2023-07-22T16:09:00Z</dcterms:modified>
</cp:coreProperties>
</file>